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D9940" w14:textId="3F248D36" w:rsidR="006B2F86" w:rsidRDefault="00F82860" w:rsidP="00E71FC3">
      <w:pPr>
        <w:pStyle w:val="NoSpacing"/>
      </w:pPr>
      <w:r>
        <w:rPr>
          <w:u w:val="single"/>
        </w:rPr>
        <w:t>Roger MARTON</w:t>
      </w:r>
      <w:r>
        <w:t xml:space="preserve">    (d.1473)</w:t>
      </w:r>
    </w:p>
    <w:p w14:paraId="784A37A4" w14:textId="4AB55AD7" w:rsidR="00E3768D" w:rsidRDefault="00E3768D" w:rsidP="00E71FC3">
      <w:pPr>
        <w:pStyle w:val="NoSpacing"/>
      </w:pPr>
      <w:r>
        <w:t>Vicar of Edwinstowe, Nottinghamshire.</w:t>
      </w:r>
    </w:p>
    <w:p w14:paraId="2A6AC080" w14:textId="5C67B289" w:rsidR="00E3768D" w:rsidRDefault="00E3768D" w:rsidP="00E71FC3">
      <w:pPr>
        <w:pStyle w:val="NoSpacing"/>
      </w:pPr>
    </w:p>
    <w:p w14:paraId="113908EA" w14:textId="5417B600" w:rsidR="00E3768D" w:rsidRDefault="00E3768D" w:rsidP="00E71FC3">
      <w:pPr>
        <w:pStyle w:val="NoSpacing"/>
      </w:pPr>
    </w:p>
    <w:p w14:paraId="2CADF24C" w14:textId="1B2B0D85" w:rsidR="00E3768D" w:rsidRDefault="00E3768D" w:rsidP="00E71FC3">
      <w:pPr>
        <w:pStyle w:val="NoSpacing"/>
      </w:pPr>
      <w:r>
        <w:t>31 Aug.1473</w:t>
      </w:r>
      <w:r>
        <w:tab/>
        <w:t>He made his Will.   (W.Y.R. p.112)</w:t>
      </w:r>
    </w:p>
    <w:p w14:paraId="5DB26235" w14:textId="48C52311" w:rsidR="00E3768D" w:rsidRDefault="00E3768D" w:rsidP="00E71FC3">
      <w:pPr>
        <w:pStyle w:val="NoSpacing"/>
      </w:pPr>
      <w:r>
        <w:t>24 Sep.</w:t>
      </w:r>
      <w:r>
        <w:tab/>
        <w:t>Probate of his Will.   (ibid.)</w:t>
      </w:r>
    </w:p>
    <w:p w14:paraId="4DDF28EE" w14:textId="0531FF91" w:rsidR="00E3768D" w:rsidRDefault="00E3768D" w:rsidP="00E71FC3">
      <w:pPr>
        <w:pStyle w:val="NoSpacing"/>
      </w:pPr>
    </w:p>
    <w:p w14:paraId="6A260DA1" w14:textId="50E5BCEB" w:rsidR="00E3768D" w:rsidRDefault="00E3768D" w:rsidP="00E71FC3">
      <w:pPr>
        <w:pStyle w:val="NoSpacing"/>
      </w:pPr>
    </w:p>
    <w:p w14:paraId="188D5EA3" w14:textId="3C881850" w:rsidR="00E3768D" w:rsidRPr="00F82860" w:rsidRDefault="00E427C3" w:rsidP="00E71FC3">
      <w:pPr>
        <w:pStyle w:val="NoSpacing"/>
      </w:pPr>
      <w:r>
        <w:t>5 March 2020</w:t>
      </w:r>
      <w:bookmarkStart w:id="0" w:name="_GoBack"/>
      <w:bookmarkEnd w:id="0"/>
    </w:p>
    <w:sectPr w:rsidR="00E3768D" w:rsidRPr="00F828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FB09A" w14:textId="77777777" w:rsidR="00F82860" w:rsidRDefault="00F82860" w:rsidP="00E71FC3">
      <w:pPr>
        <w:spacing w:after="0" w:line="240" w:lineRule="auto"/>
      </w:pPr>
      <w:r>
        <w:separator/>
      </w:r>
    </w:p>
  </w:endnote>
  <w:endnote w:type="continuationSeparator" w:id="0">
    <w:p w14:paraId="1D4E8B6E" w14:textId="77777777" w:rsidR="00F82860" w:rsidRDefault="00F828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9986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CF06F" w14:textId="77777777" w:rsidR="00F82860" w:rsidRDefault="00F82860" w:rsidP="00E71FC3">
      <w:pPr>
        <w:spacing w:after="0" w:line="240" w:lineRule="auto"/>
      </w:pPr>
      <w:r>
        <w:separator/>
      </w:r>
    </w:p>
  </w:footnote>
  <w:footnote w:type="continuationSeparator" w:id="0">
    <w:p w14:paraId="2B08C59B" w14:textId="77777777" w:rsidR="00F82860" w:rsidRDefault="00F828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860"/>
    <w:rsid w:val="001A7C09"/>
    <w:rsid w:val="00577BD5"/>
    <w:rsid w:val="006A1F77"/>
    <w:rsid w:val="00733BE7"/>
    <w:rsid w:val="00AB52E8"/>
    <w:rsid w:val="00B16D3F"/>
    <w:rsid w:val="00E3768D"/>
    <w:rsid w:val="00E427C3"/>
    <w:rsid w:val="00E71FC3"/>
    <w:rsid w:val="00EF4813"/>
    <w:rsid w:val="00F8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4E862"/>
  <w15:chartTrackingRefBased/>
  <w15:docId w15:val="{4186B011-8D93-4324-9737-5958244A4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25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2020-03-05T21:36:00Z</dcterms:created>
  <dcterms:modified xsi:type="dcterms:W3CDTF">2020-03-05T22:01:00Z</dcterms:modified>
</cp:coreProperties>
</file>